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6FCEF" w14:textId="5246A622" w:rsidR="00F117CC" w:rsidRPr="00BC0AE9" w:rsidRDefault="00F117CC" w:rsidP="00F117CC">
      <w:pPr>
        <w:pStyle w:val="Textkrper"/>
        <w:rPr>
          <w:rFonts w:cs="Arial"/>
          <w:b/>
          <w:bCs/>
          <w:szCs w:val="22"/>
          <w:u w:val="none"/>
        </w:rPr>
      </w:pPr>
      <w:r w:rsidRPr="00BC0AE9">
        <w:rPr>
          <w:rFonts w:cs="Arial"/>
          <w:b/>
          <w:bCs/>
          <w:szCs w:val="22"/>
          <w:u w:val="none"/>
        </w:rPr>
        <w:t>Anlage D.03D</w:t>
      </w:r>
    </w:p>
    <w:p w14:paraId="10348422" w14:textId="77777777" w:rsidR="00F117CC" w:rsidRPr="00F117CC" w:rsidRDefault="00F117CC" w:rsidP="00F117CC">
      <w:pPr>
        <w:pStyle w:val="Textkrper"/>
        <w:rPr>
          <w:rFonts w:cs="Arial"/>
          <w:b/>
          <w:bCs/>
          <w:sz w:val="24"/>
          <w:u w:val="none"/>
        </w:rPr>
      </w:pPr>
    </w:p>
    <w:p w14:paraId="54C62714" w14:textId="77777777" w:rsidR="00415DFA" w:rsidRPr="00BC0AE9" w:rsidRDefault="00415DFA" w:rsidP="00415DFA">
      <w:pPr>
        <w:pStyle w:val="Textkrper"/>
        <w:rPr>
          <w:rFonts w:cs="Arial"/>
          <w:b/>
          <w:bCs/>
          <w:sz w:val="24"/>
          <w:u w:val="none"/>
        </w:rPr>
      </w:pPr>
      <w:r w:rsidRPr="00BC0AE9">
        <w:rPr>
          <w:rFonts w:cs="Arial"/>
          <w:b/>
          <w:bCs/>
          <w:sz w:val="24"/>
          <w:u w:val="none"/>
        </w:rPr>
        <w:t>Übersicht Unterauftragnehmer im Sinne der Datenschutzbestimmungen</w:t>
      </w:r>
    </w:p>
    <w:p w14:paraId="50D60454" w14:textId="77777777" w:rsidR="00415DFA" w:rsidRPr="00415DFA" w:rsidRDefault="00415DFA" w:rsidP="00415DFA">
      <w:pPr>
        <w:pStyle w:val="Textkrper"/>
        <w:rPr>
          <w:rFonts w:cs="Arial"/>
        </w:rPr>
      </w:pPr>
    </w:p>
    <w:p w14:paraId="30DDF2BF" w14:textId="60E9A183" w:rsidR="00415DFA" w:rsidRPr="00F36093" w:rsidRDefault="00415DFA" w:rsidP="00F36093">
      <w:pPr>
        <w:spacing w:after="120"/>
        <w:rPr>
          <w:rFonts w:cs="Arial"/>
          <w:b/>
        </w:rPr>
      </w:pPr>
      <w:r w:rsidRPr="00415DFA">
        <w:rPr>
          <w:rFonts w:cs="Arial"/>
        </w:rPr>
        <w:t xml:space="preserve">Übersicht über die für </w:t>
      </w:r>
      <w:r w:rsidRPr="00415DFA">
        <w:rPr>
          <w:rFonts w:cs="Arial"/>
          <w:i/>
        </w:rPr>
        <w:t>&lt;hier Name des Bieters/</w:t>
      </w:r>
      <w:proofErr w:type="spellStart"/>
      <w:r w:rsidRPr="00415DFA">
        <w:rPr>
          <w:rFonts w:cs="Arial"/>
          <w:i/>
        </w:rPr>
        <w:t>Auftragverarbeiters</w:t>
      </w:r>
      <w:proofErr w:type="spellEnd"/>
      <w:r w:rsidRPr="00415DFA">
        <w:rPr>
          <w:rFonts w:cs="Arial"/>
          <w:i/>
        </w:rPr>
        <w:t xml:space="preserve"> eintragen:</w:t>
      </w:r>
      <w:r w:rsidRPr="00415DFA">
        <w:rPr>
          <w:rFonts w:cs="Arial"/>
          <w:b/>
          <w:i/>
        </w:rPr>
        <w:t xml:space="preserve"> </w:t>
      </w:r>
      <w:sdt>
        <w:sdtPr>
          <w:rPr>
            <w:rFonts w:cs="Arial"/>
          </w:rPr>
          <w:id w:val="325329681"/>
          <w:placeholder>
            <w:docPart w:val="BB734464C5B9425182C42C180AF04861"/>
          </w:placeholder>
          <w:showingPlcHdr/>
          <w:text/>
        </w:sdtPr>
        <w:sdtEndPr/>
        <w:sdtContent>
          <w:r w:rsidRPr="00415DFA">
            <w:rPr>
              <w:rStyle w:val="Platzhaltertext"/>
              <w:rFonts w:cs="Arial"/>
            </w:rPr>
            <w:t>Klicken oder tippen Sie hier, um Text einzugeben.</w:t>
          </w:r>
        </w:sdtContent>
      </w:sdt>
      <w:r w:rsidRPr="00415DFA">
        <w:rPr>
          <w:rFonts w:cs="Arial"/>
          <w:i/>
        </w:rPr>
        <w:t>&gt;</w:t>
      </w:r>
      <w:r w:rsidRPr="00415DFA">
        <w:rPr>
          <w:rFonts w:cs="Arial"/>
        </w:rPr>
        <w:t xml:space="preserve"> im Rahmen der Aufgaben nach § 1 der Datenschutzbestimmungen tätigen Unterauftragnehmer jeglichen Grades, die die Daten des Verantwortlichen verarbeiten. </w:t>
      </w:r>
      <w:r w:rsidRPr="00F36093">
        <w:rPr>
          <w:rFonts w:cs="Arial"/>
        </w:rPr>
        <w:t>(z. B. Datenträger-Vernichter, Letter-Shop)</w:t>
      </w:r>
    </w:p>
    <w:p w14:paraId="4DB658BC" w14:textId="77777777" w:rsidR="00415DFA" w:rsidRPr="00415DFA" w:rsidRDefault="00415DFA" w:rsidP="00415DFA">
      <w:pPr>
        <w:pStyle w:val="Textkrper"/>
        <w:rPr>
          <w:rFonts w:cs="Arial"/>
          <w:b/>
        </w:rPr>
      </w:pPr>
    </w:p>
    <w:p w14:paraId="67770BD8" w14:textId="77777777" w:rsidR="00415DFA" w:rsidRPr="00F36093" w:rsidRDefault="00415DFA" w:rsidP="00415DFA">
      <w:pPr>
        <w:pStyle w:val="Textkrper"/>
        <w:rPr>
          <w:rFonts w:cs="Arial"/>
          <w:b/>
          <w:bCs/>
          <w:sz w:val="24"/>
          <w:u w:val="none"/>
        </w:rPr>
      </w:pPr>
    </w:p>
    <w:p w14:paraId="5D0E5EB8" w14:textId="77777777" w:rsidR="00415DFA" w:rsidRPr="00F36093" w:rsidRDefault="00415DFA" w:rsidP="00415DFA">
      <w:pPr>
        <w:pStyle w:val="Textkrper"/>
        <w:rPr>
          <w:rFonts w:cs="Arial"/>
          <w:b/>
          <w:bCs/>
          <w:sz w:val="24"/>
          <w:u w:val="none"/>
        </w:rPr>
      </w:pPr>
      <w:r w:rsidRPr="00F36093">
        <w:rPr>
          <w:rFonts w:cs="Arial"/>
          <w:b/>
          <w:bCs/>
          <w:sz w:val="24"/>
          <w:u w:val="none"/>
        </w:rPr>
        <w:t xml:space="preserve"> </w:t>
      </w:r>
      <w:sdt>
        <w:sdtPr>
          <w:rPr>
            <w:rFonts w:cs="Arial"/>
            <w:b/>
            <w:bCs/>
            <w:sz w:val="24"/>
            <w:u w:val="none"/>
          </w:rPr>
          <w:id w:val="2013871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36093">
            <w:rPr>
              <w:rFonts w:ascii="Segoe UI Symbol" w:eastAsia="MS Gothic" w:hAnsi="Segoe UI Symbol" w:cs="Segoe UI Symbol"/>
              <w:b/>
              <w:bCs/>
              <w:sz w:val="24"/>
              <w:u w:val="none"/>
            </w:rPr>
            <w:t>☐</w:t>
          </w:r>
        </w:sdtContent>
      </w:sdt>
      <w:r w:rsidRPr="00F36093">
        <w:rPr>
          <w:rFonts w:cs="Arial"/>
          <w:b/>
          <w:bCs/>
          <w:sz w:val="24"/>
          <w:u w:val="none"/>
        </w:rPr>
        <w:tab/>
        <w:t>Es werden keine Unterauftragnehmer eingesetzt.</w:t>
      </w:r>
    </w:p>
    <w:p w14:paraId="4871DF64" w14:textId="77777777" w:rsidR="00415DFA" w:rsidRPr="00415DFA" w:rsidRDefault="00415DFA" w:rsidP="00415DFA">
      <w:pPr>
        <w:rPr>
          <w:rFonts w:cs="Arial"/>
          <w:szCs w:val="32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415DFA" w:rsidRPr="00415DFA" w14:paraId="63D47034" w14:textId="77777777" w:rsidTr="007F520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D2CC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  <w:b/>
                <w:bCs/>
              </w:rPr>
              <w:t>Unterauftragnehme</w:t>
            </w:r>
            <w:r w:rsidRPr="00415DFA">
              <w:rPr>
                <w:rFonts w:cs="Arial"/>
                <w:b/>
              </w:rPr>
              <w:t>r</w:t>
            </w:r>
            <w:r w:rsidRPr="00415DFA">
              <w:rPr>
                <w:rFonts w:cs="Arial"/>
              </w:rPr>
              <w:t>:</w:t>
            </w:r>
          </w:p>
          <w:p w14:paraId="690AC349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1777516334"/>
            <w:placeholder>
              <w:docPart w:val="0BBB34AE27B24D17A0A5BA3004B78FB7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F2A5EE" w14:textId="77777777" w:rsidR="00415DFA" w:rsidRPr="00415DFA" w:rsidRDefault="00415DFA" w:rsidP="007F520E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5B5D53A7" w14:textId="77777777" w:rsidTr="007F520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6570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Anschrift:</w:t>
            </w:r>
          </w:p>
          <w:p w14:paraId="4CFD5EC4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  <w:p w14:paraId="2F296051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973183191"/>
            <w:placeholder>
              <w:docPart w:val="508D452B1FD24F639FF20E0B9EBC182E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60D878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4133DA00" w14:textId="77777777" w:rsidTr="007F520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0244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Aufgabenfeld:</w:t>
            </w:r>
          </w:p>
          <w:p w14:paraId="25E6A0F4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  <w:p w14:paraId="1BB9779A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2F2" w14:textId="77777777" w:rsidR="00415DFA" w:rsidRPr="00415DFA" w:rsidRDefault="00415DFA" w:rsidP="007F520E">
            <w:pPr>
              <w:spacing w:before="60" w:after="60"/>
              <w:ind w:left="57"/>
              <w:rPr>
                <w:rFonts w:cs="Arial"/>
              </w:rPr>
            </w:pPr>
            <w:r w:rsidRPr="00415DFA">
              <w:rPr>
                <w:rFonts w:cs="Arial"/>
              </w:rPr>
              <w:br/>
            </w:r>
            <w:sdt>
              <w:sdtPr>
                <w:rPr>
                  <w:rFonts w:cs="Arial"/>
                </w:rPr>
                <w:id w:val="481897838"/>
                <w:placeholder>
                  <w:docPart w:val="4AA4A6A5829449039B533B9ED0143E27"/>
                </w:placeholder>
                <w:showingPlcHdr/>
                <w:text/>
              </w:sdtPr>
              <w:sdtEndPr/>
              <w:sdtContent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415DFA" w:rsidRPr="00415DFA" w14:paraId="5FC3A087" w14:textId="77777777" w:rsidTr="007F520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14E7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rPr>
              <w:rFonts w:cs="Arial"/>
            </w:rPr>
            <w:id w:val="-866676509"/>
            <w:placeholder>
              <w:docPart w:val="63F2EAA14F48421988FF9AFB939BABFD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11D920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6A7628F8" w14:textId="77777777" w:rsidTr="007F520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3747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Datum Vertragsabschluss:</w:t>
            </w:r>
          </w:p>
        </w:tc>
        <w:sdt>
          <w:sdtPr>
            <w:rPr>
              <w:rFonts w:cs="Arial"/>
            </w:rPr>
            <w:id w:val="1811130515"/>
            <w:placeholder>
              <w:docPart w:val="3C3A6014F4A9418BB6BF9AB4A140A910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F8FA2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proofErr w:type="spellStart"/>
                <w:r w:rsidRPr="00415DFA">
                  <w:rPr>
                    <w:rFonts w:cs="Arial"/>
                  </w:rPr>
                  <w:t>dd.mm.yyyy</w:t>
                </w:r>
                <w:proofErr w:type="spellEnd"/>
              </w:p>
            </w:tc>
          </w:sdtContent>
        </w:sdt>
      </w:tr>
      <w:tr w:rsidR="00415DFA" w:rsidRPr="00415DFA" w14:paraId="5969DFA4" w14:textId="77777777" w:rsidTr="007F520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9A3E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Datum der letzten Prüfung gemäß § 6 Abs. 4 der Datenschutzbestimmungen:</w:t>
            </w:r>
          </w:p>
        </w:tc>
        <w:sdt>
          <w:sdtPr>
            <w:rPr>
              <w:rFonts w:cs="Arial"/>
            </w:rPr>
            <w:id w:val="689571983"/>
            <w:placeholder>
              <w:docPart w:val="2BFEC1FC6FC0403C9DEB083D5DB45D0A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4028CC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proofErr w:type="spellStart"/>
                <w:r w:rsidRPr="00415DFA">
                  <w:rPr>
                    <w:rFonts w:cs="Arial"/>
                  </w:rPr>
                  <w:t>dd.mm.yyyy</w:t>
                </w:r>
                <w:proofErr w:type="spellEnd"/>
              </w:p>
            </w:tc>
          </w:sdtContent>
        </w:sdt>
      </w:tr>
      <w:tr w:rsidR="00415DFA" w:rsidRPr="00415DFA" w14:paraId="5354F065" w14:textId="77777777" w:rsidTr="007F520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85FF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Prüfung wurde durchgeführt durch:</w:t>
            </w:r>
          </w:p>
        </w:tc>
        <w:sdt>
          <w:sdtPr>
            <w:rPr>
              <w:rFonts w:cs="Arial"/>
            </w:rPr>
            <w:id w:val="545107987"/>
            <w:placeholder>
              <w:docPart w:val="CC33C0E8EC4A422AB53B8B8A13CA483F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E2654C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13A8E132" w14:textId="77777777" w:rsidTr="007F520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4015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Prüfbericht vorhanden ja/nein:</w:t>
            </w:r>
          </w:p>
        </w:tc>
        <w:sdt>
          <w:sdtPr>
            <w:rPr>
              <w:rFonts w:cs="Arial"/>
            </w:rPr>
            <w:id w:val="-1627380035"/>
            <w:placeholder>
              <w:docPart w:val="C9837C87DB964FE2812B7BDFFD996D55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826D53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Fonts w:cs="Arial"/>
                  </w:rPr>
                  <w:t>Ja</w:t>
                </w:r>
              </w:p>
            </w:tc>
          </w:sdtContent>
        </w:sdt>
      </w:tr>
    </w:tbl>
    <w:p w14:paraId="50D3FF0C" w14:textId="77777777" w:rsidR="00415DFA" w:rsidRPr="00415DFA" w:rsidRDefault="00415DFA" w:rsidP="00415DFA">
      <w:pPr>
        <w:rPr>
          <w:rFonts w:cs="Arial"/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415DFA" w:rsidRPr="00415DFA" w14:paraId="14765C67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5EED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  <w:b/>
                <w:bCs/>
              </w:rPr>
              <w:t>Unterauftragnehme</w:t>
            </w:r>
            <w:r w:rsidRPr="00415DFA">
              <w:rPr>
                <w:rFonts w:cs="Arial"/>
                <w:b/>
              </w:rPr>
              <w:t>r:</w:t>
            </w:r>
          </w:p>
          <w:p w14:paraId="5A0295B2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1688800880"/>
            <w:placeholder>
              <w:docPart w:val="B608236E9B8C4513A54DE01AEE0323B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5A136" w14:textId="77777777" w:rsidR="00415DFA" w:rsidRPr="00415DFA" w:rsidRDefault="00415DFA" w:rsidP="007F520E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685F26DE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8F59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Anschrift:</w:t>
            </w:r>
          </w:p>
          <w:p w14:paraId="385EF817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  <w:p w14:paraId="2E604B05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684019810"/>
            <w:placeholder>
              <w:docPart w:val="8585CA26183E43A7B9FCA15FD11CE0E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2ACF4A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7D30DD57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C73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lastRenderedPageBreak/>
              <w:t>Aufgabenfeld:</w:t>
            </w:r>
          </w:p>
          <w:p w14:paraId="617B8D89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  <w:p w14:paraId="5BF19EBA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D3B" w14:textId="77777777" w:rsidR="00415DFA" w:rsidRPr="00415DFA" w:rsidRDefault="00415DFA" w:rsidP="007F520E">
            <w:pPr>
              <w:spacing w:before="60" w:after="60"/>
              <w:ind w:left="57"/>
              <w:rPr>
                <w:rFonts w:cs="Arial"/>
              </w:rPr>
            </w:pPr>
            <w:r w:rsidRPr="00415DFA">
              <w:rPr>
                <w:rFonts w:cs="Arial"/>
              </w:rPr>
              <w:br/>
            </w:r>
            <w:sdt>
              <w:sdtPr>
                <w:rPr>
                  <w:rFonts w:cs="Arial"/>
                </w:rPr>
                <w:id w:val="108871766"/>
                <w:placeholder>
                  <w:docPart w:val="40E9F87B7BF2421A9B4B136D361589A4"/>
                </w:placeholder>
                <w:showingPlcHdr/>
                <w:text/>
              </w:sdtPr>
              <w:sdtEndPr/>
              <w:sdtContent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415DFA" w:rsidRPr="00415DFA" w14:paraId="2995E727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5BCC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rPr>
              <w:rFonts w:cs="Arial"/>
            </w:rPr>
            <w:id w:val="2076235403"/>
            <w:placeholder>
              <w:docPart w:val="FFB89A82E94742819DA431DB49CA4F9D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D6916E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0242D6CA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93DD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Datum Vertragsabschluss:</w:t>
            </w:r>
          </w:p>
        </w:tc>
        <w:sdt>
          <w:sdtPr>
            <w:rPr>
              <w:rFonts w:cs="Arial"/>
            </w:rPr>
            <w:id w:val="-206872190"/>
            <w:placeholder>
              <w:docPart w:val="9C52E2D3BEDD47F19A173060788F2E74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22772D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proofErr w:type="spellStart"/>
                <w:r w:rsidRPr="00415DFA">
                  <w:rPr>
                    <w:rFonts w:cs="Arial"/>
                  </w:rPr>
                  <w:t>dd.mm.yyyy</w:t>
                </w:r>
                <w:proofErr w:type="spellEnd"/>
              </w:p>
            </w:tc>
          </w:sdtContent>
        </w:sdt>
      </w:tr>
      <w:tr w:rsidR="00415DFA" w:rsidRPr="00415DFA" w14:paraId="0557FC47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A3E7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Datum der letzten Prüfung gemäß § 6 Abs. 4 der Datenschutzbestimmungen:</w:t>
            </w:r>
          </w:p>
        </w:tc>
        <w:sdt>
          <w:sdtPr>
            <w:rPr>
              <w:rFonts w:cs="Arial"/>
            </w:rPr>
            <w:id w:val="559222516"/>
            <w:placeholder>
              <w:docPart w:val="400C743DD0CA4EC89DC7B9BB124D100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3AA851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proofErr w:type="spellStart"/>
                <w:r w:rsidRPr="00415DFA">
                  <w:rPr>
                    <w:rFonts w:cs="Arial"/>
                  </w:rPr>
                  <w:t>dd.mm.yyyy</w:t>
                </w:r>
                <w:proofErr w:type="spellEnd"/>
              </w:p>
            </w:tc>
          </w:sdtContent>
        </w:sdt>
      </w:tr>
      <w:tr w:rsidR="00415DFA" w:rsidRPr="00415DFA" w14:paraId="3048DD99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E2E6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Prüfung wurde durchgeführt durch:</w:t>
            </w:r>
          </w:p>
        </w:tc>
        <w:sdt>
          <w:sdtPr>
            <w:rPr>
              <w:rFonts w:cs="Arial"/>
            </w:rPr>
            <w:id w:val="-262457783"/>
            <w:placeholder>
              <w:docPart w:val="25C3F938AD0B417586A5A5B90B9F9E3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E4063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704CB980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2EE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Prüfbericht vorhanden ja/nein:</w:t>
            </w:r>
          </w:p>
        </w:tc>
        <w:sdt>
          <w:sdtPr>
            <w:rPr>
              <w:rFonts w:cs="Arial"/>
            </w:rPr>
            <w:id w:val="-691837695"/>
            <w:placeholder>
              <w:docPart w:val="4500E4801B82412898F59744D4063930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FF682F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Fonts w:cs="Arial"/>
                  </w:rPr>
                  <w:t>Ja</w:t>
                </w:r>
              </w:p>
            </w:tc>
          </w:sdtContent>
        </w:sdt>
      </w:tr>
    </w:tbl>
    <w:p w14:paraId="4A7548F4" w14:textId="77777777" w:rsidR="00415DFA" w:rsidRPr="00415DFA" w:rsidRDefault="00415DFA" w:rsidP="00415DFA">
      <w:pPr>
        <w:rPr>
          <w:rFonts w:cs="Arial"/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415DFA" w:rsidRPr="00415DFA" w14:paraId="1E146A54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9063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  <w:b/>
                <w:bCs/>
              </w:rPr>
              <w:t>Unterauftragnehme</w:t>
            </w:r>
            <w:r w:rsidRPr="00415DFA">
              <w:rPr>
                <w:rFonts w:cs="Arial"/>
                <w:b/>
              </w:rPr>
              <w:t>r</w:t>
            </w:r>
            <w:r w:rsidRPr="00415DFA">
              <w:rPr>
                <w:rFonts w:cs="Arial"/>
              </w:rPr>
              <w:t>:</w:t>
            </w:r>
          </w:p>
          <w:p w14:paraId="15BBCDFB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-1343319740"/>
            <w:placeholder>
              <w:docPart w:val="5EBE833DB66048ACA44CC15388A857E7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D9C982" w14:textId="77777777" w:rsidR="00415DFA" w:rsidRPr="00415DFA" w:rsidRDefault="00415DFA" w:rsidP="007F520E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0F976951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D3CA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Anschrift:</w:t>
            </w:r>
          </w:p>
          <w:p w14:paraId="7BAC937E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  <w:p w14:paraId="26A341EF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752783079"/>
            <w:placeholder>
              <w:docPart w:val="84F5C839C1634CE3854072090246F2CD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253CB9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5B30712A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F50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Aufgabenfeld:</w:t>
            </w:r>
          </w:p>
          <w:p w14:paraId="7E7CB450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  <w:p w14:paraId="111E629E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FD1F" w14:textId="77777777" w:rsidR="00415DFA" w:rsidRPr="00415DFA" w:rsidRDefault="00415DFA" w:rsidP="007F520E">
            <w:pPr>
              <w:spacing w:before="60" w:after="60"/>
              <w:ind w:left="57"/>
              <w:rPr>
                <w:rFonts w:cs="Arial"/>
              </w:rPr>
            </w:pPr>
            <w:r w:rsidRPr="00415DFA">
              <w:rPr>
                <w:rFonts w:cs="Arial"/>
              </w:rPr>
              <w:br/>
            </w:r>
            <w:sdt>
              <w:sdtPr>
                <w:rPr>
                  <w:rFonts w:cs="Arial"/>
                </w:rPr>
                <w:id w:val="-1613347984"/>
                <w:placeholder>
                  <w:docPart w:val="75F24FEAC2564625946F0799E5B27C4D"/>
                </w:placeholder>
                <w:showingPlcHdr/>
                <w:text/>
              </w:sdtPr>
              <w:sdtEndPr/>
              <w:sdtContent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415DFA" w:rsidRPr="00415DFA" w14:paraId="03F37CCC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4F77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rPr>
              <w:rFonts w:cs="Arial"/>
            </w:rPr>
            <w:id w:val="1691573180"/>
            <w:placeholder>
              <w:docPart w:val="83330D4533AF47739AC5E87768CDDF5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5F880E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57522FC5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D64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Datum Vertragsabschluss:</w:t>
            </w:r>
          </w:p>
        </w:tc>
        <w:sdt>
          <w:sdtPr>
            <w:rPr>
              <w:rFonts w:cs="Arial"/>
            </w:rPr>
            <w:id w:val="-1860879373"/>
            <w:placeholder>
              <w:docPart w:val="BC8A46F8BA824173B38A25E19724F1AD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30C068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proofErr w:type="spellStart"/>
                <w:r w:rsidRPr="00415DFA">
                  <w:rPr>
                    <w:rFonts w:cs="Arial"/>
                  </w:rPr>
                  <w:t>dd.mm.yyyy</w:t>
                </w:r>
                <w:proofErr w:type="spellEnd"/>
              </w:p>
            </w:tc>
          </w:sdtContent>
        </w:sdt>
      </w:tr>
      <w:tr w:rsidR="00415DFA" w:rsidRPr="00415DFA" w14:paraId="7AA2021C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782E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Datum der letzten Prüfung gemäß § 6 Abs. 4 der Datenschutzbestimmungen:</w:t>
            </w:r>
          </w:p>
        </w:tc>
        <w:sdt>
          <w:sdtPr>
            <w:rPr>
              <w:rFonts w:cs="Arial"/>
            </w:rPr>
            <w:id w:val="980895000"/>
            <w:placeholder>
              <w:docPart w:val="C0B4402C1E994FA29BBA6ABDBD01C1CA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B22780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proofErr w:type="spellStart"/>
                <w:r w:rsidRPr="00415DFA">
                  <w:rPr>
                    <w:rFonts w:cs="Arial"/>
                  </w:rPr>
                  <w:t>dd.mm.yyyy</w:t>
                </w:r>
                <w:proofErr w:type="spellEnd"/>
              </w:p>
            </w:tc>
          </w:sdtContent>
        </w:sdt>
      </w:tr>
      <w:tr w:rsidR="00415DFA" w:rsidRPr="00415DFA" w14:paraId="61523EF3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D73F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Prüfung wurde durchgeführt durch:</w:t>
            </w:r>
          </w:p>
        </w:tc>
        <w:sdt>
          <w:sdtPr>
            <w:rPr>
              <w:rFonts w:cs="Arial"/>
            </w:rPr>
            <w:id w:val="76950255"/>
            <w:placeholder>
              <w:docPart w:val="B90E88A1C3F3473883D4C81AE5FE708E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495517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15DFA" w:rsidRPr="00415DFA" w14:paraId="15F36DA3" w14:textId="77777777" w:rsidTr="007F520E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EA30" w14:textId="77777777" w:rsidR="00415DFA" w:rsidRPr="00415DFA" w:rsidRDefault="00415DFA" w:rsidP="007F520E">
            <w:pPr>
              <w:spacing w:before="60" w:after="60"/>
              <w:rPr>
                <w:rFonts w:cs="Arial"/>
              </w:rPr>
            </w:pPr>
            <w:r w:rsidRPr="00415DFA">
              <w:rPr>
                <w:rFonts w:cs="Arial"/>
              </w:rPr>
              <w:t>Prüfbericht vorhanden ja/nein:</w:t>
            </w:r>
          </w:p>
        </w:tc>
        <w:sdt>
          <w:sdtPr>
            <w:rPr>
              <w:rFonts w:cs="Arial"/>
            </w:rPr>
            <w:id w:val="1624118775"/>
            <w:placeholder>
              <w:docPart w:val="2F4CE186C18D47C2B1478426F50A5405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35FB38" w14:textId="77777777" w:rsidR="00415DFA" w:rsidRPr="00415DFA" w:rsidRDefault="00415DFA" w:rsidP="007F520E">
                <w:pPr>
                  <w:spacing w:before="60" w:after="60"/>
                  <w:ind w:left="57"/>
                  <w:rPr>
                    <w:rFonts w:cs="Arial"/>
                  </w:rPr>
                </w:pPr>
                <w:r w:rsidRPr="00415DFA">
                  <w:rPr>
                    <w:rFonts w:cs="Arial"/>
                  </w:rPr>
                  <w:t>Ja</w:t>
                </w:r>
              </w:p>
            </w:tc>
          </w:sdtContent>
        </w:sdt>
      </w:tr>
    </w:tbl>
    <w:p w14:paraId="36C1B4F9" w14:textId="77777777" w:rsidR="00415DFA" w:rsidRPr="00415DFA" w:rsidRDefault="00415DFA" w:rsidP="00415DFA">
      <w:pPr>
        <w:rPr>
          <w:rFonts w:cs="Arial"/>
          <w:b/>
          <w:bCs/>
        </w:rPr>
      </w:pPr>
    </w:p>
    <w:p w14:paraId="4048751F" w14:textId="77777777" w:rsidR="00415DFA" w:rsidRPr="00415DFA" w:rsidRDefault="00415DFA" w:rsidP="00415DFA">
      <w:pPr>
        <w:rPr>
          <w:rFonts w:cs="Arial"/>
          <w:b/>
          <w:bCs/>
        </w:rPr>
      </w:pPr>
    </w:p>
    <w:p w14:paraId="36C1F6BC" w14:textId="77777777" w:rsidR="00415DFA" w:rsidRPr="00415DFA" w:rsidRDefault="00415DFA" w:rsidP="00415DFA">
      <w:pPr>
        <w:rPr>
          <w:rFonts w:cs="Arial"/>
          <w:b/>
          <w:bCs/>
        </w:rPr>
      </w:pPr>
      <w:r w:rsidRPr="00415DFA">
        <w:rPr>
          <w:rFonts w:cs="Arial"/>
          <w:b/>
          <w:bCs/>
        </w:rPr>
        <w:t>Bei Bedarf bitte die Liste vervielfältigen.</w:t>
      </w:r>
    </w:p>
    <w:p w14:paraId="4A236748" w14:textId="77777777" w:rsidR="00415DFA" w:rsidRPr="00415DFA" w:rsidRDefault="00415DFA" w:rsidP="00415DFA">
      <w:pPr>
        <w:rPr>
          <w:rFonts w:cs="Arial"/>
          <w:b/>
          <w:bCs/>
        </w:rPr>
      </w:pPr>
    </w:p>
    <w:p w14:paraId="4B3E1EF4" w14:textId="77777777" w:rsidR="00415DFA" w:rsidRPr="00415DFA" w:rsidRDefault="00415DFA" w:rsidP="00415DFA">
      <w:pPr>
        <w:rPr>
          <w:rFonts w:cs="Arial"/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415DFA" w:rsidRPr="00415DFA" w14:paraId="58C679C5" w14:textId="77777777" w:rsidTr="007F520E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62C4" w14:textId="77777777" w:rsidR="00415DFA" w:rsidRPr="00415DFA" w:rsidRDefault="00415DFA" w:rsidP="007F520E">
            <w:pPr>
              <w:pStyle w:val="Fuzeile"/>
              <w:spacing w:before="40" w:after="20"/>
              <w:rPr>
                <w:rFonts w:cs="Arial"/>
              </w:rPr>
            </w:pPr>
            <w:r w:rsidRPr="00415DFA">
              <w:rPr>
                <w:rFonts w:cs="Arial"/>
              </w:rPr>
              <w:lastRenderedPageBreak/>
              <w:t>Übersicht gültig ab:</w:t>
            </w:r>
          </w:p>
        </w:tc>
        <w:sdt>
          <w:sdtPr>
            <w:rPr>
              <w:rFonts w:cs="Arial"/>
              <w:b/>
              <w:bCs/>
            </w:rPr>
            <w:id w:val="-1538202926"/>
            <w:placeholder>
              <w:docPart w:val="3C3A6014F4A9418BB6BF9AB4A140A910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77B0CD" w14:textId="77777777" w:rsidR="00415DFA" w:rsidRPr="00415DFA" w:rsidRDefault="00415DFA" w:rsidP="007F520E">
                <w:pPr>
                  <w:pStyle w:val="Fuzeile"/>
                  <w:spacing w:before="40" w:after="20"/>
                  <w:rPr>
                    <w:rFonts w:cs="Arial"/>
                    <w:b/>
                    <w:bCs/>
                  </w:rPr>
                </w:pPr>
                <w:proofErr w:type="spellStart"/>
                <w:r w:rsidRPr="00415DFA">
                  <w:rPr>
                    <w:rFonts w:cs="Arial"/>
                    <w:b/>
                    <w:bCs/>
                  </w:rPr>
                  <w:t>dd.mm.yyyy</w:t>
                </w:r>
                <w:proofErr w:type="spellEnd"/>
              </w:p>
            </w:tc>
          </w:sdtContent>
        </w:sdt>
      </w:tr>
      <w:tr w:rsidR="00415DFA" w:rsidRPr="00415DFA" w14:paraId="57D0900C" w14:textId="77777777" w:rsidTr="007F520E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577A" w14:textId="77777777" w:rsidR="00415DFA" w:rsidRPr="00415DFA" w:rsidRDefault="00415DFA" w:rsidP="007F520E">
            <w:pPr>
              <w:pStyle w:val="Fuzeile"/>
              <w:spacing w:before="40" w:after="20"/>
              <w:rPr>
                <w:rFonts w:cs="Arial"/>
              </w:rPr>
            </w:pPr>
            <w:r w:rsidRPr="00415DFA">
              <w:rPr>
                <w:rFonts w:cs="Arial"/>
              </w:rPr>
              <w:t>Stand der Aktualisierung:</w:t>
            </w:r>
          </w:p>
        </w:tc>
        <w:sdt>
          <w:sdtPr>
            <w:rPr>
              <w:rFonts w:cs="Arial"/>
              <w:b/>
              <w:bCs/>
            </w:rPr>
            <w:id w:val="909659417"/>
            <w:placeholder>
              <w:docPart w:val="3C3A6014F4A9418BB6BF9AB4A140A910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3AC627" w14:textId="77777777" w:rsidR="00415DFA" w:rsidRPr="00415DFA" w:rsidRDefault="00415DFA" w:rsidP="007F520E">
                <w:pPr>
                  <w:pStyle w:val="Fuzeile"/>
                  <w:spacing w:before="40" w:after="20"/>
                  <w:rPr>
                    <w:rFonts w:cs="Arial"/>
                    <w:b/>
                    <w:bCs/>
                  </w:rPr>
                </w:pPr>
                <w:proofErr w:type="spellStart"/>
                <w:r w:rsidRPr="00415DFA">
                  <w:rPr>
                    <w:rFonts w:cs="Arial"/>
                    <w:b/>
                    <w:bCs/>
                  </w:rPr>
                  <w:t>dd.mm.yyyy</w:t>
                </w:r>
                <w:proofErr w:type="spellEnd"/>
              </w:p>
            </w:tc>
          </w:sdtContent>
        </w:sdt>
      </w:tr>
    </w:tbl>
    <w:p w14:paraId="7732F9F1" w14:textId="77777777" w:rsidR="00415DFA" w:rsidRPr="00415DFA" w:rsidRDefault="00415DFA" w:rsidP="00415DFA">
      <w:pPr>
        <w:rPr>
          <w:rFonts w:cs="Arial"/>
          <w:b/>
          <w:bCs/>
        </w:rPr>
      </w:pPr>
    </w:p>
    <w:p w14:paraId="79AB8DBB" w14:textId="77777777" w:rsidR="00415DFA" w:rsidRPr="00415DFA" w:rsidRDefault="00415DFA" w:rsidP="00415DFA">
      <w:pPr>
        <w:rPr>
          <w:rFonts w:cs="Arial"/>
        </w:rPr>
      </w:pPr>
    </w:p>
    <w:p w14:paraId="654AC3A7" w14:textId="77777777" w:rsidR="00415DFA" w:rsidRPr="00415DFA" w:rsidRDefault="00415DFA" w:rsidP="00415DFA">
      <w:pPr>
        <w:rPr>
          <w:rFonts w:cs="Arial"/>
        </w:rPr>
      </w:pPr>
      <w:r w:rsidRPr="00415DFA">
        <w:rPr>
          <w:rFonts w:cs="Arial"/>
        </w:rPr>
        <w:t xml:space="preserve">Ort, Datum: </w:t>
      </w:r>
      <w:sdt>
        <w:sdtPr>
          <w:rPr>
            <w:rFonts w:cs="Arial"/>
          </w:rPr>
          <w:id w:val="1560587609"/>
          <w:placeholder>
            <w:docPart w:val="628F59CF83304A62BA7D4F3AF8D3F3C4"/>
          </w:placeholder>
          <w:showingPlcHdr/>
          <w:text/>
        </w:sdtPr>
        <w:sdtEndPr/>
        <w:sdtContent>
          <w:r w:rsidRPr="00415DFA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0040D196" w14:textId="77777777" w:rsidR="00415DFA" w:rsidRPr="00415DFA" w:rsidRDefault="00415DFA" w:rsidP="00415DFA">
      <w:pPr>
        <w:rPr>
          <w:rFonts w:cs="Arial"/>
        </w:rPr>
      </w:pPr>
    </w:p>
    <w:p w14:paraId="6A16E1C1" w14:textId="51B51AE4" w:rsidR="00817983" w:rsidRPr="00415DFA" w:rsidRDefault="00415DFA" w:rsidP="00415DFA">
      <w:pPr>
        <w:rPr>
          <w:rFonts w:cs="Arial"/>
        </w:rPr>
      </w:pPr>
      <w:r w:rsidRPr="00415DFA">
        <w:rPr>
          <w:rFonts w:cs="Arial"/>
        </w:rPr>
        <w:t xml:space="preserve">Name des Erklärenden: </w:t>
      </w:r>
      <w:sdt>
        <w:sdtPr>
          <w:rPr>
            <w:rFonts w:cs="Arial"/>
          </w:rPr>
          <w:id w:val="-2013291936"/>
          <w:placeholder>
            <w:docPart w:val="584164516BEF4D20828F5FF845A2B7D0"/>
          </w:placeholder>
          <w:showingPlcHdr/>
          <w:text/>
        </w:sdtPr>
        <w:sdtEndPr/>
        <w:sdtContent>
          <w:r w:rsidRPr="00415DFA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sectPr w:rsidR="00817983" w:rsidRPr="00415DFA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422FB443" w:rsidR="005C0CA8" w:rsidRPr="00A14F5F" w:rsidRDefault="008A7223" w:rsidP="008A7223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proofErr w:type="spellStart"/>
    <w:r>
      <w:rPr>
        <w:rFonts w:ascii="AOK Buenos Aires Text" w:hAnsi="AOK Buenos Aires Text"/>
        <w:color w:val="005E3F"/>
      </w:rPr>
      <w:t>Anl</w:t>
    </w:r>
    <w:proofErr w:type="spellEnd"/>
    <w:r>
      <w:rPr>
        <w:rFonts w:ascii="AOK Buenos Aires Text" w:hAnsi="AOK Buenos Aires Text"/>
        <w:color w:val="005E3F"/>
      </w:rPr>
      <w:t xml:space="preserve"> </w:t>
    </w:r>
    <w:r w:rsidR="0070494D">
      <w:rPr>
        <w:rFonts w:ascii="AOK Buenos Aires Text" w:hAnsi="AOK Buenos Aires Text"/>
        <w:color w:val="005E3F"/>
      </w:rPr>
      <w:t>D.</w:t>
    </w:r>
    <w:r w:rsidR="006E6164">
      <w:rPr>
        <w:rFonts w:ascii="AOK Buenos Aires Text" w:hAnsi="AOK Buenos Aires Text"/>
        <w:color w:val="005E3F"/>
      </w:rPr>
      <w:t>03</w:t>
    </w:r>
    <w:r w:rsidR="00415DFA">
      <w:rPr>
        <w:rFonts w:ascii="AOK Buenos Aires Text" w:hAnsi="AOK Buenos Aires Text"/>
        <w:color w:val="005E3F"/>
      </w:rPr>
      <w:t>d</w:t>
    </w:r>
    <w:r w:rsidR="006E6164" w:rsidRPr="00A14F5F">
      <w:rPr>
        <w:rFonts w:ascii="AOK Buenos Aires Text" w:hAnsi="AOK Buenos Aires Text"/>
        <w:color w:val="005E3F"/>
      </w:rPr>
      <w:t xml:space="preserve"> </w:t>
    </w:r>
    <w:r w:rsidR="00063F54" w:rsidRPr="00A14F5F">
      <w:rPr>
        <w:rFonts w:ascii="AOK Buenos Aires Text" w:hAnsi="AOK Buenos Aires Text"/>
        <w:color w:val="005E3F"/>
      </w:rPr>
      <w:t xml:space="preserve">– </w:t>
    </w:r>
    <w:r w:rsidR="00415DFA">
      <w:rPr>
        <w:rFonts w:ascii="AOK Buenos Aires Text" w:hAnsi="AOK Buenos Aires Text"/>
        <w:color w:val="005E3F"/>
      </w:rPr>
      <w:t>Anhang D (</w:t>
    </w:r>
    <w:r w:rsidR="002302C7" w:rsidRPr="00A14F5F">
      <w:rPr>
        <w:rFonts w:ascii="AOK Buenos Aires Text" w:hAnsi="AOK Buenos Aires Text"/>
        <w:color w:val="005E3F"/>
      </w:rPr>
      <w:t>M</w:t>
    </w:r>
    <w:r w:rsidR="002302C7">
      <w:rPr>
        <w:rFonts w:ascii="AOK Buenos Aires Text" w:hAnsi="AOK Buenos Aires Text"/>
        <w:color w:val="005E3F"/>
      </w:rPr>
      <w:t>0726</w:t>
    </w:r>
    <w:r w:rsidR="00014AA8" w:rsidRPr="00A14F5F">
      <w:rPr>
        <w:rFonts w:ascii="AOK Buenos Aires Text" w:hAnsi="AOK Buenos Aires Text"/>
        <w:color w:val="005E3F"/>
      </w:rPr>
      <w:t>)</w:t>
    </w:r>
    <w:r w:rsidR="004B779E">
      <w:rPr>
        <w:rFonts w:ascii="AOK Buenos Aires Text" w:hAnsi="AOK Buenos Aires Text"/>
        <w:color w:val="005E3F"/>
      </w:rPr>
      <w:t xml:space="preserve"> – Stand 16.06.2025</w:t>
    </w:r>
    <w:r w:rsidR="00063F54"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71FAD691" w14:textId="143C5413" w:rsidR="00A14F5F" w:rsidRDefault="00A14F5F" w:rsidP="00A14F5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415DFA" w:rsidRPr="00383EF3">
      <w:rPr>
        <w:rFonts w:ascii="AOK Buenos Aires SemiBold" w:hAnsi="AOK Buenos Aires SemiBold"/>
        <w:bCs/>
        <w:color w:val="005E3F"/>
      </w:rPr>
      <w:t>R</w:t>
    </w:r>
    <w:bookmarkStart w:id="0" w:name="_Hlk232684020"/>
    <w:r w:rsidR="00415DFA" w:rsidRPr="00383EF3">
      <w:rPr>
        <w:rFonts w:ascii="AOK Buenos Aires SemiBold" w:hAnsi="AOK Buenos Aires SemiBold"/>
        <w:bCs/>
        <w:color w:val="005E3F"/>
      </w:rPr>
      <w:t>ahmenvereinbarung für quantitative und qualitative Marktforschungsstudien (SAVE</w:t>
    </w:r>
    <w:r w:rsidR="00415DFA">
      <w:rPr>
        <w:rFonts w:ascii="AOK Buenos Aires SemiBold" w:hAnsi="AOK Buenos Aires SemiBold"/>
        <w:bCs/>
        <w:color w:val="005E3F"/>
      </w:rPr>
      <w:t>_</w:t>
    </w:r>
    <w:r w:rsidR="00415DFA" w:rsidRPr="00383EF3">
      <w:rPr>
        <w:rFonts w:ascii="AOK Buenos Aires SemiBold" w:hAnsi="AOK Buenos Aires SemiBold"/>
        <w:bCs/>
        <w:color w:val="005E3F"/>
      </w:rPr>
      <w:t>34</w:t>
    </w:r>
    <w:r w:rsidR="00415DFA">
      <w:rPr>
        <w:rFonts w:ascii="AOK Buenos Aires SemiBold" w:hAnsi="AOK Buenos Aires SemiBold"/>
        <w:bCs/>
        <w:color w:val="005E3F"/>
      </w:rPr>
      <w:t>_</w:t>
    </w:r>
    <w:r w:rsidR="00415DFA" w:rsidRPr="00383EF3">
      <w:rPr>
        <w:rFonts w:ascii="AOK Buenos Aires SemiBold" w:hAnsi="AOK Buenos Aires SemiBold"/>
        <w:bCs/>
        <w:color w:val="005E3F"/>
      </w:rPr>
      <w:t>2025</w:t>
    </w:r>
    <w:r>
      <w:rPr>
        <w:rFonts w:ascii="AOK Buenos Aires SemiBold" w:hAnsi="AOK Buenos Aires SemiBold"/>
        <w:bCs/>
        <w:color w:val="005E3F"/>
        <w:szCs w:val="22"/>
      </w:rPr>
      <w:t>)</w:t>
    </w:r>
  </w:p>
  <w:bookmarkEnd w:id="0"/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E5CCF"/>
    <w:multiLevelType w:val="hybridMultilevel"/>
    <w:tmpl w:val="4712F0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DA603CE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6C383B"/>
    <w:multiLevelType w:val="multilevel"/>
    <w:tmpl w:val="2E46AE82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2"/>
  </w:num>
  <w:num w:numId="2" w16cid:durableId="1534225665">
    <w:abstractNumId w:val="16"/>
  </w:num>
  <w:num w:numId="3" w16cid:durableId="576210970">
    <w:abstractNumId w:val="10"/>
  </w:num>
  <w:num w:numId="4" w16cid:durableId="1493594954">
    <w:abstractNumId w:val="21"/>
  </w:num>
  <w:num w:numId="5" w16cid:durableId="704983410">
    <w:abstractNumId w:val="9"/>
  </w:num>
  <w:num w:numId="6" w16cid:durableId="2119983782">
    <w:abstractNumId w:val="19"/>
  </w:num>
  <w:num w:numId="7" w16cid:durableId="658772747">
    <w:abstractNumId w:val="1"/>
  </w:num>
  <w:num w:numId="8" w16cid:durableId="1838223794">
    <w:abstractNumId w:val="13"/>
  </w:num>
  <w:num w:numId="9" w16cid:durableId="1431312155">
    <w:abstractNumId w:val="17"/>
  </w:num>
  <w:num w:numId="10" w16cid:durableId="745078938">
    <w:abstractNumId w:val="6"/>
  </w:num>
  <w:num w:numId="11" w16cid:durableId="1037848776">
    <w:abstractNumId w:val="14"/>
  </w:num>
  <w:num w:numId="12" w16cid:durableId="412165079">
    <w:abstractNumId w:val="12"/>
  </w:num>
  <w:num w:numId="13" w16cid:durableId="1035085650">
    <w:abstractNumId w:val="8"/>
  </w:num>
  <w:num w:numId="14" w16cid:durableId="1901550004">
    <w:abstractNumId w:val="20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2"/>
  </w:num>
  <w:num w:numId="18" w16cid:durableId="1949853153">
    <w:abstractNumId w:val="0"/>
  </w:num>
  <w:num w:numId="19" w16cid:durableId="1862624824">
    <w:abstractNumId w:val="22"/>
  </w:num>
  <w:num w:numId="20" w16cid:durableId="1190994087">
    <w:abstractNumId w:val="22"/>
  </w:num>
  <w:num w:numId="21" w16cid:durableId="1339818686">
    <w:abstractNumId w:val="22"/>
  </w:num>
  <w:num w:numId="22" w16cid:durableId="917713963">
    <w:abstractNumId w:val="22"/>
  </w:num>
  <w:num w:numId="23" w16cid:durableId="1756592472">
    <w:abstractNumId w:val="22"/>
  </w:num>
  <w:num w:numId="24" w16cid:durableId="1650867703">
    <w:abstractNumId w:val="22"/>
  </w:num>
  <w:num w:numId="25" w16cid:durableId="393235730">
    <w:abstractNumId w:val="22"/>
  </w:num>
  <w:num w:numId="26" w16cid:durableId="1433359167">
    <w:abstractNumId w:val="22"/>
  </w:num>
  <w:num w:numId="27" w16cid:durableId="895316279">
    <w:abstractNumId w:val="22"/>
  </w:num>
  <w:num w:numId="28" w16cid:durableId="1416245345">
    <w:abstractNumId w:val="22"/>
  </w:num>
  <w:num w:numId="29" w16cid:durableId="547843843">
    <w:abstractNumId w:val="22"/>
  </w:num>
  <w:num w:numId="30" w16cid:durableId="530797914">
    <w:abstractNumId w:val="22"/>
  </w:num>
  <w:num w:numId="31" w16cid:durableId="556550776">
    <w:abstractNumId w:val="22"/>
  </w:num>
  <w:num w:numId="32" w16cid:durableId="849829580">
    <w:abstractNumId w:val="22"/>
  </w:num>
  <w:num w:numId="33" w16cid:durableId="93674751">
    <w:abstractNumId w:val="11"/>
  </w:num>
  <w:num w:numId="34" w16cid:durableId="6864451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5"/>
  </w:num>
  <w:num w:numId="36" w16cid:durableId="1816096033">
    <w:abstractNumId w:val="3"/>
  </w:num>
  <w:num w:numId="37" w16cid:durableId="1894268289">
    <w:abstractNumId w:val="7"/>
  </w:num>
  <w:num w:numId="38" w16cid:durableId="1492062197">
    <w:abstractNumId w:val="18"/>
  </w:num>
  <w:num w:numId="39" w16cid:durableId="27002003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DE" w:vendorID="9" w:dllVersion="512" w:checkStyle="1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sYDUwM6BNplfwZmV3uE//X0bEpROAPU//8s977uYvo0sZ50juZE8ZcrArb0C6MrjTNN/1ovCd64MUJHt2MZPiA==" w:salt="szC5oyFhQSkqdYvL5L+Hcw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307D"/>
    <w:rsid w:val="00004A82"/>
    <w:rsid w:val="00014AA8"/>
    <w:rsid w:val="00036EB6"/>
    <w:rsid w:val="0004591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05B"/>
    <w:rsid w:val="000E282F"/>
    <w:rsid w:val="000E3C3B"/>
    <w:rsid w:val="000F0223"/>
    <w:rsid w:val="0011093C"/>
    <w:rsid w:val="00116AD9"/>
    <w:rsid w:val="00143A4F"/>
    <w:rsid w:val="0014468B"/>
    <w:rsid w:val="0014541E"/>
    <w:rsid w:val="0014738A"/>
    <w:rsid w:val="00162F5A"/>
    <w:rsid w:val="0016384F"/>
    <w:rsid w:val="00165074"/>
    <w:rsid w:val="00174759"/>
    <w:rsid w:val="00190708"/>
    <w:rsid w:val="001A19A3"/>
    <w:rsid w:val="001B5435"/>
    <w:rsid w:val="001D1086"/>
    <w:rsid w:val="001E3CA7"/>
    <w:rsid w:val="001E45DF"/>
    <w:rsid w:val="00203609"/>
    <w:rsid w:val="00207971"/>
    <w:rsid w:val="00213CD0"/>
    <w:rsid w:val="002302C7"/>
    <w:rsid w:val="0024266E"/>
    <w:rsid w:val="00281787"/>
    <w:rsid w:val="002E69D1"/>
    <w:rsid w:val="00324F7C"/>
    <w:rsid w:val="00326641"/>
    <w:rsid w:val="00326A26"/>
    <w:rsid w:val="003370F8"/>
    <w:rsid w:val="00341148"/>
    <w:rsid w:val="00342423"/>
    <w:rsid w:val="00356A59"/>
    <w:rsid w:val="00364ACE"/>
    <w:rsid w:val="00374897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50CD"/>
    <w:rsid w:val="00415DFA"/>
    <w:rsid w:val="004169B7"/>
    <w:rsid w:val="00420D91"/>
    <w:rsid w:val="004228CA"/>
    <w:rsid w:val="00430C6E"/>
    <w:rsid w:val="00447F95"/>
    <w:rsid w:val="004711E1"/>
    <w:rsid w:val="00481604"/>
    <w:rsid w:val="00483A07"/>
    <w:rsid w:val="004949EF"/>
    <w:rsid w:val="004B0677"/>
    <w:rsid w:val="004B779E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325D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205B9"/>
    <w:rsid w:val="00622359"/>
    <w:rsid w:val="0063492C"/>
    <w:rsid w:val="00644DFA"/>
    <w:rsid w:val="00647CD1"/>
    <w:rsid w:val="0065318B"/>
    <w:rsid w:val="00675352"/>
    <w:rsid w:val="00697139"/>
    <w:rsid w:val="006A0440"/>
    <w:rsid w:val="006B5856"/>
    <w:rsid w:val="006B63A9"/>
    <w:rsid w:val="006B685E"/>
    <w:rsid w:val="006B6DCD"/>
    <w:rsid w:val="006D152D"/>
    <w:rsid w:val="006E407A"/>
    <w:rsid w:val="006E6164"/>
    <w:rsid w:val="0070494D"/>
    <w:rsid w:val="007056D4"/>
    <w:rsid w:val="007105FD"/>
    <w:rsid w:val="00712218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D0BB8"/>
    <w:rsid w:val="007D34C6"/>
    <w:rsid w:val="007E1A2F"/>
    <w:rsid w:val="007F0E1B"/>
    <w:rsid w:val="007F65AA"/>
    <w:rsid w:val="007F75E1"/>
    <w:rsid w:val="00803BBC"/>
    <w:rsid w:val="00804B0D"/>
    <w:rsid w:val="008163B4"/>
    <w:rsid w:val="00817983"/>
    <w:rsid w:val="00844762"/>
    <w:rsid w:val="00855A09"/>
    <w:rsid w:val="00870729"/>
    <w:rsid w:val="00872DF5"/>
    <w:rsid w:val="00877505"/>
    <w:rsid w:val="0089234D"/>
    <w:rsid w:val="00893D57"/>
    <w:rsid w:val="008A4133"/>
    <w:rsid w:val="008A62A1"/>
    <w:rsid w:val="008A7223"/>
    <w:rsid w:val="008B6531"/>
    <w:rsid w:val="008C1CCD"/>
    <w:rsid w:val="008C7D0D"/>
    <w:rsid w:val="008E2353"/>
    <w:rsid w:val="008F02FD"/>
    <w:rsid w:val="008F58CF"/>
    <w:rsid w:val="008F753E"/>
    <w:rsid w:val="00901A29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50B5"/>
    <w:rsid w:val="009A73F9"/>
    <w:rsid w:val="009B5A9C"/>
    <w:rsid w:val="009D3D1A"/>
    <w:rsid w:val="009F18E8"/>
    <w:rsid w:val="00A14F5F"/>
    <w:rsid w:val="00A225E4"/>
    <w:rsid w:val="00A250E3"/>
    <w:rsid w:val="00A31701"/>
    <w:rsid w:val="00A409DB"/>
    <w:rsid w:val="00A4219C"/>
    <w:rsid w:val="00A44641"/>
    <w:rsid w:val="00A635A6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20AC0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C0AE9"/>
    <w:rsid w:val="00BD180B"/>
    <w:rsid w:val="00BD180E"/>
    <w:rsid w:val="00BD2B4E"/>
    <w:rsid w:val="00C04558"/>
    <w:rsid w:val="00C04C05"/>
    <w:rsid w:val="00C15C00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C61E1"/>
    <w:rsid w:val="00CF24EE"/>
    <w:rsid w:val="00CF443F"/>
    <w:rsid w:val="00D141BB"/>
    <w:rsid w:val="00D175E3"/>
    <w:rsid w:val="00D2392D"/>
    <w:rsid w:val="00D34576"/>
    <w:rsid w:val="00D46DAC"/>
    <w:rsid w:val="00D67095"/>
    <w:rsid w:val="00D87A9D"/>
    <w:rsid w:val="00DB3F2E"/>
    <w:rsid w:val="00DB6C74"/>
    <w:rsid w:val="00DD33D1"/>
    <w:rsid w:val="00DE319D"/>
    <w:rsid w:val="00DE3706"/>
    <w:rsid w:val="00E03992"/>
    <w:rsid w:val="00E054A2"/>
    <w:rsid w:val="00E12E48"/>
    <w:rsid w:val="00E14250"/>
    <w:rsid w:val="00E1427B"/>
    <w:rsid w:val="00E32872"/>
    <w:rsid w:val="00E368A7"/>
    <w:rsid w:val="00E5245E"/>
    <w:rsid w:val="00E53585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D4934"/>
    <w:rsid w:val="00EE1EDE"/>
    <w:rsid w:val="00EE7FAD"/>
    <w:rsid w:val="00F002BF"/>
    <w:rsid w:val="00F02DAB"/>
    <w:rsid w:val="00F0495D"/>
    <w:rsid w:val="00F060DB"/>
    <w:rsid w:val="00F117CC"/>
    <w:rsid w:val="00F11959"/>
    <w:rsid w:val="00F148AA"/>
    <w:rsid w:val="00F1749C"/>
    <w:rsid w:val="00F307D7"/>
    <w:rsid w:val="00F36093"/>
    <w:rsid w:val="00F60A39"/>
    <w:rsid w:val="00F7273D"/>
    <w:rsid w:val="00F80551"/>
    <w:rsid w:val="00F8533C"/>
    <w:rsid w:val="00F90106"/>
    <w:rsid w:val="00FA1F11"/>
    <w:rsid w:val="00FB3A9E"/>
    <w:rsid w:val="00FB6E86"/>
    <w:rsid w:val="00FC25E4"/>
    <w:rsid w:val="00FD21C2"/>
    <w:rsid w:val="00FE0D1D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00307D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link w:val="FuzeileZchn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00307D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712218"/>
    <w:rPr>
      <w:rFonts w:ascii="Arial" w:hAnsi="Arial"/>
      <w:b/>
      <w:bCs/>
      <w:sz w:val="22"/>
      <w:szCs w:val="24"/>
    </w:rPr>
  </w:style>
  <w:style w:type="character" w:customStyle="1" w:styleId="FuzeileZchn">
    <w:name w:val="Fußzeile Zchn"/>
    <w:basedOn w:val="Absatz-Standardschriftart"/>
    <w:link w:val="Fuzeile"/>
    <w:semiHidden/>
    <w:rsid w:val="00415DF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734464C5B9425182C42C180AF04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DEB0EB-965B-4CA0-A909-59AC2E6E746F}"/>
      </w:docPartPr>
      <w:docPartBody>
        <w:p w:rsidR="00B71F8B" w:rsidRDefault="00B71F8B" w:rsidP="00B71F8B">
          <w:pPr>
            <w:pStyle w:val="BB734464C5B9425182C42C180AF04861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BB34AE27B24D17A0A5BA3004B78F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45FC2F-5608-4E8B-8C76-E4010863AF24}"/>
      </w:docPartPr>
      <w:docPartBody>
        <w:p w:rsidR="00B71F8B" w:rsidRDefault="00B71F8B" w:rsidP="00B71F8B">
          <w:pPr>
            <w:pStyle w:val="0BBB34AE27B24D17A0A5BA3004B78FB7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8D452B1FD24F639FF20E0B9EBC18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DE298-2E1F-4A88-97B4-B0B0703ADC69}"/>
      </w:docPartPr>
      <w:docPartBody>
        <w:p w:rsidR="00B71F8B" w:rsidRDefault="00B71F8B" w:rsidP="00B71F8B">
          <w:pPr>
            <w:pStyle w:val="508D452B1FD24F639FF20E0B9EBC182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A4A6A5829449039B533B9ED0143E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256B90-AC9B-4B2E-9D0D-9B07F4B31E0C}"/>
      </w:docPartPr>
      <w:docPartBody>
        <w:p w:rsidR="00B71F8B" w:rsidRDefault="00B71F8B" w:rsidP="00B71F8B">
          <w:pPr>
            <w:pStyle w:val="4AA4A6A5829449039B533B9ED0143E27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F2EAA14F48421988FF9AFB939BAB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97C13-2977-44F7-A95B-F7B1804D51E2}"/>
      </w:docPartPr>
      <w:docPartBody>
        <w:p w:rsidR="00B71F8B" w:rsidRDefault="00B71F8B" w:rsidP="00B71F8B">
          <w:pPr>
            <w:pStyle w:val="63F2EAA14F48421988FF9AFB939BABF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3A6014F4A9418BB6BF9AB4A140A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DBEDA1-1E08-4AAA-8382-49EA6DAA71C1}"/>
      </w:docPartPr>
      <w:docPartBody>
        <w:p w:rsidR="00B71F8B" w:rsidRDefault="00B71F8B" w:rsidP="00B71F8B">
          <w:pPr>
            <w:pStyle w:val="3C3A6014F4A9418BB6BF9AB4A140A910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2BFEC1FC6FC0403C9DEB083D5DB45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4DC846-423A-41C1-B63E-158D3505F681}"/>
      </w:docPartPr>
      <w:docPartBody>
        <w:p w:rsidR="00B71F8B" w:rsidRDefault="00B71F8B" w:rsidP="00B71F8B">
          <w:pPr>
            <w:pStyle w:val="2BFEC1FC6FC0403C9DEB083D5DB45D0A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CC33C0E8EC4A422AB53B8B8A13CA48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2821AA-2D5A-42AD-A6FA-FE77A1D6584A}"/>
      </w:docPartPr>
      <w:docPartBody>
        <w:p w:rsidR="00B71F8B" w:rsidRDefault="00B71F8B" w:rsidP="00B71F8B">
          <w:pPr>
            <w:pStyle w:val="CC33C0E8EC4A422AB53B8B8A13CA483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837C87DB964FE2812B7BDFFD996D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7CF5EC-F343-43D5-9FA8-7C6994154CCC}"/>
      </w:docPartPr>
      <w:docPartBody>
        <w:p w:rsidR="00B71F8B" w:rsidRDefault="00B71F8B" w:rsidP="00B71F8B">
          <w:pPr>
            <w:pStyle w:val="C9837C87DB964FE2812B7BDFFD996D55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B608236E9B8C4513A54DE01AEE0323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1B73F1-8D9C-44A5-B825-3D06C5FD6EA2}"/>
      </w:docPartPr>
      <w:docPartBody>
        <w:p w:rsidR="00B71F8B" w:rsidRDefault="00B71F8B" w:rsidP="00B71F8B">
          <w:pPr>
            <w:pStyle w:val="B608236E9B8C4513A54DE01AEE0323B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85CA26183E43A7B9FCA15FD11CE0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3A223A-D73C-4E45-86C0-35F7D4FD4BF5}"/>
      </w:docPartPr>
      <w:docPartBody>
        <w:p w:rsidR="00B71F8B" w:rsidRDefault="00B71F8B" w:rsidP="00B71F8B">
          <w:pPr>
            <w:pStyle w:val="8585CA26183E43A7B9FCA15FD11CE0E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E9F87B7BF2421A9B4B136D361589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64BA5F-0BD5-407B-8E66-693672C3AB45}"/>
      </w:docPartPr>
      <w:docPartBody>
        <w:p w:rsidR="00B71F8B" w:rsidRDefault="00B71F8B" w:rsidP="00B71F8B">
          <w:pPr>
            <w:pStyle w:val="40E9F87B7BF2421A9B4B136D361589A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B89A82E94742819DA431DB49CA4F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5A6331-0E25-4467-A5B7-C71A4783E9B3}"/>
      </w:docPartPr>
      <w:docPartBody>
        <w:p w:rsidR="00B71F8B" w:rsidRDefault="00B71F8B" w:rsidP="00B71F8B">
          <w:pPr>
            <w:pStyle w:val="FFB89A82E94742819DA431DB49CA4F9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52E2D3BEDD47F19A173060788F2E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6A78BA-9110-47FD-90B4-48C94C88C0EA}"/>
      </w:docPartPr>
      <w:docPartBody>
        <w:p w:rsidR="00B71F8B" w:rsidRDefault="00B71F8B" w:rsidP="00B71F8B">
          <w:pPr>
            <w:pStyle w:val="9C52E2D3BEDD47F19A173060788F2E74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00C743DD0CA4EC89DC7B9BB124D10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8C253D-DBDB-4CAC-86B7-A3912665AAD2}"/>
      </w:docPartPr>
      <w:docPartBody>
        <w:p w:rsidR="00B71F8B" w:rsidRDefault="00B71F8B" w:rsidP="00B71F8B">
          <w:pPr>
            <w:pStyle w:val="400C743DD0CA4EC89DC7B9BB124D100F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25C3F938AD0B417586A5A5B90B9F9E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074746-7103-4281-B520-C54CB565045B}"/>
      </w:docPartPr>
      <w:docPartBody>
        <w:p w:rsidR="00B71F8B" w:rsidRDefault="00B71F8B" w:rsidP="00B71F8B">
          <w:pPr>
            <w:pStyle w:val="25C3F938AD0B417586A5A5B90B9F9E3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00E4801B82412898F59744D40639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4C63CE-BB18-4CBC-95AE-18583A4184ED}"/>
      </w:docPartPr>
      <w:docPartBody>
        <w:p w:rsidR="00B71F8B" w:rsidRDefault="00B71F8B" w:rsidP="00B71F8B">
          <w:pPr>
            <w:pStyle w:val="4500E4801B82412898F59744D4063930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5EBE833DB66048ACA44CC15388A85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4C281C-FC60-4302-8AFC-C35158F8EB34}"/>
      </w:docPartPr>
      <w:docPartBody>
        <w:p w:rsidR="00B71F8B" w:rsidRDefault="00B71F8B" w:rsidP="00B71F8B">
          <w:pPr>
            <w:pStyle w:val="5EBE833DB66048ACA44CC15388A857E7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F5C839C1634CE3854072090246F2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EEA393-6A33-447B-B111-5D7C5461284E}"/>
      </w:docPartPr>
      <w:docPartBody>
        <w:p w:rsidR="00B71F8B" w:rsidRDefault="00B71F8B" w:rsidP="00B71F8B">
          <w:pPr>
            <w:pStyle w:val="84F5C839C1634CE3854072090246F2C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F24FEAC2564625946F0799E5B27C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F4B612-94C2-4BA5-B2F5-CC2170F19728}"/>
      </w:docPartPr>
      <w:docPartBody>
        <w:p w:rsidR="00B71F8B" w:rsidRDefault="00B71F8B" w:rsidP="00B71F8B">
          <w:pPr>
            <w:pStyle w:val="75F24FEAC2564625946F0799E5B27C4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330D4533AF47739AC5E87768CDDF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7623AA-BD61-4B53-B985-42EEC07735D7}"/>
      </w:docPartPr>
      <w:docPartBody>
        <w:p w:rsidR="00B71F8B" w:rsidRDefault="00B71F8B" w:rsidP="00B71F8B">
          <w:pPr>
            <w:pStyle w:val="83330D4533AF47739AC5E87768CDDF5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A46F8BA824173B38A25E19724F1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0E13EC-94B4-4A83-A03E-1192FFD58504}"/>
      </w:docPartPr>
      <w:docPartBody>
        <w:p w:rsidR="00B71F8B" w:rsidRDefault="00B71F8B" w:rsidP="00B71F8B">
          <w:pPr>
            <w:pStyle w:val="BC8A46F8BA824173B38A25E19724F1AD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C0B4402C1E994FA29BBA6ABDBD01C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304CC-4FBB-4599-9C2F-0F8233D0EC47}"/>
      </w:docPartPr>
      <w:docPartBody>
        <w:p w:rsidR="00B71F8B" w:rsidRDefault="00B71F8B" w:rsidP="00B71F8B">
          <w:pPr>
            <w:pStyle w:val="C0B4402C1E994FA29BBA6ABDBD01C1CA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B90E88A1C3F3473883D4C81AE5FE70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ABCB11-6B02-4062-B890-6B77FB5D3DE5}"/>
      </w:docPartPr>
      <w:docPartBody>
        <w:p w:rsidR="00B71F8B" w:rsidRDefault="00B71F8B" w:rsidP="00B71F8B">
          <w:pPr>
            <w:pStyle w:val="B90E88A1C3F3473883D4C81AE5FE708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4CE186C18D47C2B1478426F50A5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C24D1A-967A-4E07-A345-CD896BEFD4BA}"/>
      </w:docPartPr>
      <w:docPartBody>
        <w:p w:rsidR="00B71F8B" w:rsidRDefault="00B71F8B" w:rsidP="00B71F8B">
          <w:pPr>
            <w:pStyle w:val="2F4CE186C18D47C2B1478426F50A5405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628F59CF83304A62BA7D4F3AF8D3F3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05167-EA27-44B9-BA8E-B9970778ECFF}"/>
      </w:docPartPr>
      <w:docPartBody>
        <w:p w:rsidR="00B71F8B" w:rsidRDefault="00B71F8B" w:rsidP="00B71F8B">
          <w:pPr>
            <w:pStyle w:val="628F59CF83304A62BA7D4F3AF8D3F3C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4164516BEF4D20828F5FF845A2B7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23CC3A-38A9-400D-BEF5-8B8685C9B0C7}"/>
      </w:docPartPr>
      <w:docPartBody>
        <w:p w:rsidR="00B71F8B" w:rsidRDefault="00B71F8B" w:rsidP="00B71F8B">
          <w:pPr>
            <w:pStyle w:val="584164516BEF4D20828F5FF845A2B7D0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F8B"/>
    <w:rsid w:val="00143A4F"/>
    <w:rsid w:val="0016384F"/>
    <w:rsid w:val="00877505"/>
    <w:rsid w:val="008F02FD"/>
    <w:rsid w:val="00901A29"/>
    <w:rsid w:val="00B71F8B"/>
    <w:rsid w:val="00FE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71F8B"/>
  </w:style>
  <w:style w:type="paragraph" w:customStyle="1" w:styleId="BB734464C5B9425182C42C180AF04861">
    <w:name w:val="BB734464C5B9425182C42C180AF04861"/>
    <w:rsid w:val="00B71F8B"/>
  </w:style>
  <w:style w:type="paragraph" w:customStyle="1" w:styleId="0BBB34AE27B24D17A0A5BA3004B78FB7">
    <w:name w:val="0BBB34AE27B24D17A0A5BA3004B78FB7"/>
    <w:rsid w:val="00B71F8B"/>
  </w:style>
  <w:style w:type="paragraph" w:customStyle="1" w:styleId="508D452B1FD24F639FF20E0B9EBC182E">
    <w:name w:val="508D452B1FD24F639FF20E0B9EBC182E"/>
    <w:rsid w:val="00B71F8B"/>
  </w:style>
  <w:style w:type="paragraph" w:customStyle="1" w:styleId="4AA4A6A5829449039B533B9ED0143E27">
    <w:name w:val="4AA4A6A5829449039B533B9ED0143E27"/>
    <w:rsid w:val="00B71F8B"/>
  </w:style>
  <w:style w:type="paragraph" w:customStyle="1" w:styleId="63F2EAA14F48421988FF9AFB939BABFD">
    <w:name w:val="63F2EAA14F48421988FF9AFB939BABFD"/>
    <w:rsid w:val="00B71F8B"/>
  </w:style>
  <w:style w:type="paragraph" w:customStyle="1" w:styleId="3C3A6014F4A9418BB6BF9AB4A140A910">
    <w:name w:val="3C3A6014F4A9418BB6BF9AB4A140A910"/>
    <w:rsid w:val="00B71F8B"/>
  </w:style>
  <w:style w:type="paragraph" w:customStyle="1" w:styleId="2BFEC1FC6FC0403C9DEB083D5DB45D0A">
    <w:name w:val="2BFEC1FC6FC0403C9DEB083D5DB45D0A"/>
    <w:rsid w:val="00B71F8B"/>
  </w:style>
  <w:style w:type="paragraph" w:customStyle="1" w:styleId="CC33C0E8EC4A422AB53B8B8A13CA483F">
    <w:name w:val="CC33C0E8EC4A422AB53B8B8A13CA483F"/>
    <w:rsid w:val="00B71F8B"/>
  </w:style>
  <w:style w:type="paragraph" w:customStyle="1" w:styleId="C9837C87DB964FE2812B7BDFFD996D55">
    <w:name w:val="C9837C87DB964FE2812B7BDFFD996D55"/>
    <w:rsid w:val="00B71F8B"/>
  </w:style>
  <w:style w:type="paragraph" w:customStyle="1" w:styleId="B608236E9B8C4513A54DE01AEE0323B3">
    <w:name w:val="B608236E9B8C4513A54DE01AEE0323B3"/>
    <w:rsid w:val="00B71F8B"/>
  </w:style>
  <w:style w:type="paragraph" w:customStyle="1" w:styleId="8585CA26183E43A7B9FCA15FD11CE0EB">
    <w:name w:val="8585CA26183E43A7B9FCA15FD11CE0EB"/>
    <w:rsid w:val="00B71F8B"/>
  </w:style>
  <w:style w:type="paragraph" w:customStyle="1" w:styleId="40E9F87B7BF2421A9B4B136D361589A4">
    <w:name w:val="40E9F87B7BF2421A9B4B136D361589A4"/>
    <w:rsid w:val="00B71F8B"/>
  </w:style>
  <w:style w:type="paragraph" w:customStyle="1" w:styleId="FFB89A82E94742819DA431DB49CA4F9D">
    <w:name w:val="FFB89A82E94742819DA431DB49CA4F9D"/>
    <w:rsid w:val="00B71F8B"/>
  </w:style>
  <w:style w:type="paragraph" w:customStyle="1" w:styleId="9C52E2D3BEDD47F19A173060788F2E74">
    <w:name w:val="9C52E2D3BEDD47F19A173060788F2E74"/>
    <w:rsid w:val="00B71F8B"/>
  </w:style>
  <w:style w:type="paragraph" w:customStyle="1" w:styleId="400C743DD0CA4EC89DC7B9BB124D100F">
    <w:name w:val="400C743DD0CA4EC89DC7B9BB124D100F"/>
    <w:rsid w:val="00B71F8B"/>
  </w:style>
  <w:style w:type="paragraph" w:customStyle="1" w:styleId="25C3F938AD0B417586A5A5B90B9F9E33">
    <w:name w:val="25C3F938AD0B417586A5A5B90B9F9E33"/>
    <w:rsid w:val="00B71F8B"/>
  </w:style>
  <w:style w:type="paragraph" w:customStyle="1" w:styleId="4500E4801B82412898F59744D4063930">
    <w:name w:val="4500E4801B82412898F59744D4063930"/>
    <w:rsid w:val="00B71F8B"/>
  </w:style>
  <w:style w:type="paragraph" w:customStyle="1" w:styleId="5EBE833DB66048ACA44CC15388A857E7">
    <w:name w:val="5EBE833DB66048ACA44CC15388A857E7"/>
    <w:rsid w:val="00B71F8B"/>
  </w:style>
  <w:style w:type="paragraph" w:customStyle="1" w:styleId="84F5C839C1634CE3854072090246F2CD">
    <w:name w:val="84F5C839C1634CE3854072090246F2CD"/>
    <w:rsid w:val="00B71F8B"/>
  </w:style>
  <w:style w:type="paragraph" w:customStyle="1" w:styleId="75F24FEAC2564625946F0799E5B27C4D">
    <w:name w:val="75F24FEAC2564625946F0799E5B27C4D"/>
    <w:rsid w:val="00B71F8B"/>
  </w:style>
  <w:style w:type="paragraph" w:customStyle="1" w:styleId="83330D4533AF47739AC5E87768CDDF53">
    <w:name w:val="83330D4533AF47739AC5E87768CDDF53"/>
    <w:rsid w:val="00B71F8B"/>
  </w:style>
  <w:style w:type="paragraph" w:customStyle="1" w:styleId="BC8A46F8BA824173B38A25E19724F1AD">
    <w:name w:val="BC8A46F8BA824173B38A25E19724F1AD"/>
    <w:rsid w:val="00B71F8B"/>
  </w:style>
  <w:style w:type="paragraph" w:customStyle="1" w:styleId="C0B4402C1E994FA29BBA6ABDBD01C1CA">
    <w:name w:val="C0B4402C1E994FA29BBA6ABDBD01C1CA"/>
    <w:rsid w:val="00B71F8B"/>
  </w:style>
  <w:style w:type="paragraph" w:customStyle="1" w:styleId="B90E88A1C3F3473883D4C81AE5FE708E">
    <w:name w:val="B90E88A1C3F3473883D4C81AE5FE708E"/>
    <w:rsid w:val="00B71F8B"/>
  </w:style>
  <w:style w:type="paragraph" w:customStyle="1" w:styleId="2F4CE186C18D47C2B1478426F50A5405">
    <w:name w:val="2F4CE186C18D47C2B1478426F50A5405"/>
    <w:rsid w:val="00B71F8B"/>
  </w:style>
  <w:style w:type="paragraph" w:customStyle="1" w:styleId="628F59CF83304A62BA7D4F3AF8D3F3C4">
    <w:name w:val="628F59CF83304A62BA7D4F3AF8D3F3C4"/>
    <w:rsid w:val="00B71F8B"/>
  </w:style>
  <w:style w:type="paragraph" w:customStyle="1" w:styleId="584164516BEF4D20828F5FF845A2B7D0">
    <w:name w:val="584164516BEF4D20828F5FF845A2B7D0"/>
    <w:rsid w:val="00B71F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3</Pages>
  <Words>338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Bernbeck, Anne [HE] SRG-SAV, 32113</cp:lastModifiedBy>
  <cp:revision>66</cp:revision>
  <cp:lastPrinted>2012-08-29T14:23:00Z</cp:lastPrinted>
  <dcterms:created xsi:type="dcterms:W3CDTF">2022-08-09T08:11:00Z</dcterms:created>
  <dcterms:modified xsi:type="dcterms:W3CDTF">2026-07-30T06:22:00Z</dcterms:modified>
</cp:coreProperties>
</file>